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7C3A4A" w14:textId="77777777" w:rsidR="00192E34" w:rsidRPr="00E22762" w:rsidRDefault="00192E34" w:rsidP="00192E34">
      <w:pPr>
        <w:rPr>
          <w:rFonts w:ascii="Times New Roman" w:hAnsi="Times New Roman" w:cs="Times New Roman"/>
          <w:sz w:val="20"/>
          <w:szCs w:val="20"/>
        </w:rPr>
      </w:pPr>
    </w:p>
    <w:p w14:paraId="50D5153A"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433D9608" wp14:editId="2CB17D42">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99C4517"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B132FD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4A200714"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49BC6348" w14:textId="0BE8BF42" w:rsidR="008A0203" w:rsidRPr="00AE7DCF" w:rsidRDefault="001C64F8" w:rsidP="00192E34">
      <w:pPr>
        <w:jc w:val="center"/>
        <w:rPr>
          <w:rFonts w:ascii="Times New Roman" w:hAnsi="Times New Roman" w:cs="Times New Roman"/>
          <w:b/>
          <w:sz w:val="48"/>
          <w:szCs w:val="48"/>
        </w:rPr>
      </w:pPr>
      <w:r w:rsidRPr="00AE7DCF">
        <w:rPr>
          <w:rFonts w:ascii="Times New Roman" w:hAnsi="Times New Roman" w:cs="Times New Roman"/>
          <w:b/>
          <w:sz w:val="48"/>
          <w:szCs w:val="48"/>
        </w:rPr>
        <w:t>Wood Acres Properties, LLC</w:t>
      </w:r>
    </w:p>
    <w:p w14:paraId="5B3992E7" w14:textId="39A1A895" w:rsidR="00192E34" w:rsidRPr="00AE7DCF" w:rsidRDefault="00192E34" w:rsidP="00F531D2">
      <w:pPr>
        <w:jc w:val="both"/>
        <w:rPr>
          <w:rFonts w:ascii="Times New Roman" w:hAnsi="Times New Roman" w:cs="Times New Roman"/>
          <w:sz w:val="24"/>
          <w:szCs w:val="24"/>
        </w:rPr>
      </w:pPr>
      <w:r w:rsidRPr="00AE7DCF">
        <w:rPr>
          <w:rFonts w:ascii="Times New Roman" w:hAnsi="Times New Roman" w:cs="Times New Roman"/>
          <w:sz w:val="24"/>
          <w:szCs w:val="24"/>
        </w:rPr>
        <w:t xml:space="preserve">having </w:t>
      </w:r>
      <w:r w:rsidR="00E22762" w:rsidRPr="00AE7DCF">
        <w:rPr>
          <w:rFonts w:ascii="Times New Roman" w:hAnsi="Times New Roman" w:cs="Times New Roman"/>
          <w:sz w:val="24"/>
          <w:szCs w:val="24"/>
        </w:rPr>
        <w:t xml:space="preserve">obtained </w:t>
      </w:r>
      <w:r w:rsidRPr="00AE7DCF">
        <w:rPr>
          <w:rFonts w:ascii="Times New Roman" w:hAnsi="Times New Roman" w:cs="Times New Roman"/>
          <w:sz w:val="24"/>
          <w:szCs w:val="24"/>
        </w:rPr>
        <w:t xml:space="preserve">certification to provide </w:t>
      </w:r>
      <w:r w:rsidR="001C64F8" w:rsidRPr="00AE7DCF">
        <w:rPr>
          <w:rFonts w:ascii="Times New Roman" w:hAnsi="Times New Roman" w:cs="Times New Roman"/>
          <w:sz w:val="24"/>
          <w:szCs w:val="24"/>
        </w:rPr>
        <w:t>water</w:t>
      </w:r>
      <w:r w:rsidRPr="00AE7D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AE7DCF">
        <w:rPr>
          <w:rFonts w:ascii="Times New Roman" w:hAnsi="Times New Roman" w:cs="Times New Roman"/>
          <w:sz w:val="24"/>
          <w:szCs w:val="24"/>
        </w:rPr>
        <w:t>,</w:t>
      </w:r>
      <w:r w:rsidR="00E22762" w:rsidRPr="00AE7DCF">
        <w:rPr>
          <w:rFonts w:ascii="Times New Roman" w:hAnsi="Times New Roman" w:cs="Times New Roman"/>
          <w:sz w:val="24"/>
          <w:szCs w:val="24"/>
        </w:rPr>
        <w:t xml:space="preserve"> </w:t>
      </w:r>
      <w:r w:rsidR="001C64F8" w:rsidRPr="00AE7DCF">
        <w:rPr>
          <w:rFonts w:ascii="Times New Roman" w:hAnsi="Times New Roman" w:cs="Times New Roman"/>
          <w:sz w:val="24"/>
          <w:szCs w:val="24"/>
        </w:rPr>
        <w:t>Wood Acres Properties, LLC</w:t>
      </w:r>
      <w:r w:rsidR="00E22762" w:rsidRPr="00AE7DCF">
        <w:rPr>
          <w:rFonts w:ascii="Times New Roman" w:hAnsi="Times New Roman" w:cs="Times New Roman"/>
          <w:sz w:val="24"/>
          <w:szCs w:val="24"/>
        </w:rPr>
        <w:t xml:space="preserve"> </w:t>
      </w:r>
      <w:r w:rsidRPr="00AE7DCF">
        <w:rPr>
          <w:rFonts w:ascii="Times New Roman" w:hAnsi="Times New Roman" w:cs="Times New Roman"/>
          <w:sz w:val="24"/>
          <w:szCs w:val="24"/>
        </w:rPr>
        <w:t>is entitled to this</w:t>
      </w:r>
    </w:p>
    <w:p w14:paraId="4AC58847" w14:textId="7C6125B5" w:rsidR="00192E34" w:rsidRPr="00AE7DCF" w:rsidRDefault="00192E34" w:rsidP="00192E34">
      <w:pPr>
        <w:jc w:val="center"/>
        <w:rPr>
          <w:rFonts w:ascii="Times New Roman" w:hAnsi="Times New Roman" w:cs="Times New Roman"/>
          <w:b/>
          <w:bCs/>
          <w:sz w:val="34"/>
          <w:szCs w:val="34"/>
        </w:rPr>
      </w:pPr>
      <w:r w:rsidRPr="00E22762">
        <w:rPr>
          <w:rFonts w:ascii="Times New Roman" w:hAnsi="Times New Roman" w:cs="Times New Roman"/>
          <w:b/>
          <w:bCs/>
          <w:sz w:val="34"/>
          <w:szCs w:val="34"/>
        </w:rPr>
        <w:t xml:space="preserve">Certificate of Convenience and Necessity No. </w:t>
      </w:r>
      <w:r w:rsidR="001C64F8" w:rsidRPr="00AE7DCF">
        <w:rPr>
          <w:rFonts w:ascii="Times New Roman" w:hAnsi="Times New Roman" w:cs="Times New Roman"/>
          <w:b/>
          <w:bCs/>
          <w:sz w:val="34"/>
          <w:szCs w:val="34"/>
        </w:rPr>
        <w:t>13296</w:t>
      </w:r>
    </w:p>
    <w:p w14:paraId="1709D5E6" w14:textId="6AA14029" w:rsidR="00192E34" w:rsidRPr="00AE7DCF" w:rsidRDefault="00192E34" w:rsidP="00F531D2">
      <w:pPr>
        <w:jc w:val="both"/>
        <w:rPr>
          <w:rFonts w:ascii="Times New Roman" w:hAnsi="Times New Roman" w:cs="Times New Roman"/>
          <w:sz w:val="24"/>
          <w:szCs w:val="24"/>
        </w:rPr>
      </w:pPr>
      <w:r w:rsidRPr="00AE7DCF">
        <w:rPr>
          <w:rFonts w:ascii="Times New Roman" w:hAnsi="Times New Roman" w:cs="Times New Roman"/>
          <w:sz w:val="24"/>
          <w:szCs w:val="24"/>
        </w:rPr>
        <w:t xml:space="preserve">to provide continuous and adequate </w:t>
      </w:r>
      <w:r w:rsidR="001C64F8" w:rsidRPr="00AE7DCF">
        <w:rPr>
          <w:rFonts w:ascii="Times New Roman" w:hAnsi="Times New Roman" w:cs="Times New Roman"/>
          <w:sz w:val="24"/>
          <w:szCs w:val="24"/>
        </w:rPr>
        <w:t>water</w:t>
      </w:r>
      <w:r w:rsidRPr="00AE7DCF">
        <w:rPr>
          <w:rFonts w:ascii="Times New Roman" w:hAnsi="Times New Roman" w:cs="Times New Roman"/>
          <w:sz w:val="24"/>
          <w:szCs w:val="24"/>
        </w:rPr>
        <w:t xml:space="preserve"> utility service to that service area or those service areas in </w:t>
      </w:r>
      <w:r w:rsidR="001C64F8" w:rsidRPr="00AE7DCF">
        <w:rPr>
          <w:rFonts w:ascii="Times New Roman" w:hAnsi="Times New Roman" w:cs="Times New Roman"/>
          <w:sz w:val="24"/>
          <w:szCs w:val="24"/>
        </w:rPr>
        <w:t>Montgomery</w:t>
      </w:r>
      <w:r w:rsidR="00D11438" w:rsidRPr="00AE7DCF">
        <w:rPr>
          <w:rFonts w:ascii="Times New Roman" w:hAnsi="Times New Roman" w:cs="Times New Roman"/>
          <w:sz w:val="24"/>
          <w:szCs w:val="24"/>
        </w:rPr>
        <w:t xml:space="preserve"> </w:t>
      </w:r>
      <w:r w:rsidR="00617FA5" w:rsidRPr="00AE7DCF">
        <w:rPr>
          <w:rFonts w:ascii="Times New Roman" w:hAnsi="Times New Roman" w:cs="Times New Roman"/>
          <w:sz w:val="24"/>
          <w:szCs w:val="24"/>
        </w:rPr>
        <w:t>County</w:t>
      </w:r>
      <w:r w:rsidR="00BD7706" w:rsidRPr="00AE7DCF">
        <w:rPr>
          <w:rFonts w:ascii="Times New Roman" w:hAnsi="Times New Roman" w:cs="Times New Roman"/>
          <w:sz w:val="24"/>
          <w:szCs w:val="24"/>
        </w:rPr>
        <w:t xml:space="preserve"> </w:t>
      </w:r>
      <w:r w:rsidRPr="00AE7DCF">
        <w:rPr>
          <w:rFonts w:ascii="Times New Roman" w:hAnsi="Times New Roman" w:cs="Times New Roman"/>
          <w:sz w:val="24"/>
          <w:szCs w:val="24"/>
        </w:rPr>
        <w:t xml:space="preserve">as by final Order or Orders duly entered by this Commission, which Order or Orders resulting from Docket No. </w:t>
      </w:r>
      <w:r w:rsidR="001C64F8" w:rsidRPr="00AE7DCF">
        <w:rPr>
          <w:rFonts w:ascii="Times New Roman" w:hAnsi="Times New Roman" w:cs="Times New Roman"/>
          <w:sz w:val="24"/>
          <w:szCs w:val="24"/>
        </w:rPr>
        <w:t>51607</w:t>
      </w:r>
      <w:r w:rsidRPr="00AE7D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1C64F8" w:rsidRPr="00AE7DCF">
        <w:rPr>
          <w:rFonts w:ascii="Times New Roman" w:hAnsi="Times New Roman" w:cs="Times New Roman"/>
          <w:sz w:val="24"/>
          <w:szCs w:val="24"/>
        </w:rPr>
        <w:t>Wood Acres Properties, LLC</w:t>
      </w:r>
      <w:r w:rsidR="00ED7E99" w:rsidRPr="00AE7DCF">
        <w:rPr>
          <w:rFonts w:ascii="Times New Roman" w:hAnsi="Times New Roman" w:cs="Times New Roman"/>
          <w:sz w:val="24"/>
          <w:szCs w:val="24"/>
        </w:rPr>
        <w:t xml:space="preserve"> </w:t>
      </w:r>
      <w:r w:rsidRPr="00AE7D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F5FA4AE"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8A0AC" w14:textId="77777777" w:rsidR="001C64F8" w:rsidRDefault="001C64F8" w:rsidP="00617FA5">
      <w:pPr>
        <w:spacing w:after="0" w:line="240" w:lineRule="auto"/>
      </w:pPr>
      <w:r>
        <w:separator/>
      </w:r>
    </w:p>
  </w:endnote>
  <w:endnote w:type="continuationSeparator" w:id="0">
    <w:p w14:paraId="7DCC00E8" w14:textId="77777777" w:rsidR="001C64F8" w:rsidRDefault="001C64F8"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AF4BF"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03935"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9A6E1"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1F2A57" w14:textId="77777777" w:rsidR="001C64F8" w:rsidRDefault="001C64F8" w:rsidP="00617FA5">
      <w:pPr>
        <w:spacing w:after="0" w:line="240" w:lineRule="auto"/>
      </w:pPr>
      <w:r>
        <w:separator/>
      </w:r>
    </w:p>
  </w:footnote>
  <w:footnote w:type="continuationSeparator" w:id="0">
    <w:p w14:paraId="67CEC4D5" w14:textId="77777777" w:rsidR="001C64F8" w:rsidRDefault="001C64F8"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1E5A4"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55355"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FECA6"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4F8"/>
    <w:rsid w:val="0000032E"/>
    <w:rsid w:val="000E352B"/>
    <w:rsid w:val="00110D66"/>
    <w:rsid w:val="00150520"/>
    <w:rsid w:val="001513AB"/>
    <w:rsid w:val="00192E34"/>
    <w:rsid w:val="001C64F8"/>
    <w:rsid w:val="00205657"/>
    <w:rsid w:val="00221550"/>
    <w:rsid w:val="00283AFC"/>
    <w:rsid w:val="00300F0E"/>
    <w:rsid w:val="00341E9D"/>
    <w:rsid w:val="00344D6A"/>
    <w:rsid w:val="00556EA6"/>
    <w:rsid w:val="00596FCF"/>
    <w:rsid w:val="00617FA5"/>
    <w:rsid w:val="006A4F07"/>
    <w:rsid w:val="006B3D33"/>
    <w:rsid w:val="00710C10"/>
    <w:rsid w:val="007A6E85"/>
    <w:rsid w:val="007E04F2"/>
    <w:rsid w:val="00837CBA"/>
    <w:rsid w:val="00854B03"/>
    <w:rsid w:val="008A0203"/>
    <w:rsid w:val="008F6CB1"/>
    <w:rsid w:val="009747D3"/>
    <w:rsid w:val="00A737D1"/>
    <w:rsid w:val="00AA2FFA"/>
    <w:rsid w:val="00AC30D3"/>
    <w:rsid w:val="00AE7DCF"/>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38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193</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2021-06-14T16:39:00Z</dcterms:created>
  <dcterms:modified xsi:type="dcterms:W3CDTF">2021-06-14T16:45:00Z</dcterms:modified>
</cp:coreProperties>
</file>